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077A1" w14:textId="115D4907" w:rsidR="00BA00AB" w:rsidRDefault="003032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RADCLIFF</w:t>
      </w:r>
      <w:r>
        <w:rPr>
          <w:rFonts w:ascii="Times New Roman" w:hAnsi="Times New Roman" w:cs="Times New Roman"/>
          <w:sz w:val="24"/>
          <w:szCs w:val="24"/>
        </w:rPr>
        <w:t xml:space="preserve">      (d.1439-40)</w:t>
      </w:r>
    </w:p>
    <w:p w14:paraId="42C747CB" w14:textId="6106DC20" w:rsidR="003032BF" w:rsidRDefault="003032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Threshfield, West Riding of Yorkshire.</w:t>
      </w:r>
    </w:p>
    <w:p w14:paraId="5F37B0A2" w14:textId="76801E1A" w:rsidR="003032BF" w:rsidRDefault="003032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0FB0D3" w14:textId="70FF5F59" w:rsidR="003032BF" w:rsidRDefault="003032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F9CB3A" w14:textId="1078CA76" w:rsidR="003032BF" w:rsidRDefault="003032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1439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p.134)</w:t>
      </w:r>
    </w:p>
    <w:p w14:paraId="04FBC339" w14:textId="3FDB70BF" w:rsidR="003032BF" w:rsidRDefault="003032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Apr.1440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6081379C" w14:textId="583F4EE9" w:rsidR="003032BF" w:rsidRDefault="003032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C3286C" w14:textId="4CF280AA" w:rsidR="003032BF" w:rsidRDefault="003032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3ED3E6" w14:textId="57A4D3EE" w:rsidR="003032BF" w:rsidRPr="003032BF" w:rsidRDefault="003032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June 2021</w:t>
      </w:r>
    </w:p>
    <w:sectPr w:rsidR="003032BF" w:rsidRPr="003032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6A244" w14:textId="77777777" w:rsidR="003032BF" w:rsidRDefault="003032BF" w:rsidP="009139A6">
      <w:r>
        <w:separator/>
      </w:r>
    </w:p>
  </w:endnote>
  <w:endnote w:type="continuationSeparator" w:id="0">
    <w:p w14:paraId="3A8F0E3B" w14:textId="77777777" w:rsidR="003032BF" w:rsidRDefault="003032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3C1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347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7F4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A5C84" w14:textId="77777777" w:rsidR="003032BF" w:rsidRDefault="003032BF" w:rsidP="009139A6">
      <w:r>
        <w:separator/>
      </w:r>
    </w:p>
  </w:footnote>
  <w:footnote w:type="continuationSeparator" w:id="0">
    <w:p w14:paraId="1B1DC4A5" w14:textId="77777777" w:rsidR="003032BF" w:rsidRDefault="003032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2A6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8BC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384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2BF"/>
    <w:rsid w:val="000666E0"/>
    <w:rsid w:val="002510B7"/>
    <w:rsid w:val="003032B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13501"/>
  <w15:chartTrackingRefBased/>
  <w15:docId w15:val="{6EE9ED3C-F154-4048-8205-ECFD5AD2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2021-06-15T09:57:00Z</dcterms:created>
  <dcterms:modified xsi:type="dcterms:W3CDTF">2021-06-15T10:00:00Z</dcterms:modified>
</cp:coreProperties>
</file>